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59B426D8" w:rsidR="00180BF9" w:rsidRPr="00180BF9" w:rsidRDefault="00AE6A31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AE6A31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50F6A3A6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58B2EF57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7A4FE256" w14:textId="20F100A8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686D3A41" w:rsidR="00180BF9" w:rsidRDefault="00D90350" w:rsidP="00180BF9">
      <w:pPr>
        <w:spacing w:line="240" w:lineRule="auto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prilagam</w:t>
      </w:r>
      <w:r w:rsidR="00E242D2">
        <w:rPr>
          <w:rFonts w:eastAsia="Calibri" w:cs="Arial"/>
          <w:szCs w:val="20"/>
        </w:rPr>
        <w:t>o</w:t>
      </w:r>
      <w:r>
        <w:rPr>
          <w:rFonts w:eastAsia="Calibri" w:cs="Arial"/>
          <w:szCs w:val="20"/>
        </w:rPr>
        <w:t xml:space="preserve"> izpolnjeno </w:t>
      </w:r>
      <w:bookmarkStart w:id="0" w:name="_Hlk193360226"/>
      <w:proofErr w:type="spellStart"/>
      <w:r>
        <w:rPr>
          <w:rFonts w:eastAsia="Calibri" w:cs="Arial"/>
          <w:szCs w:val="20"/>
        </w:rPr>
        <w:t>excelovo</w:t>
      </w:r>
      <w:proofErr w:type="spellEnd"/>
      <w:r>
        <w:rPr>
          <w:rFonts w:eastAsia="Calibri" w:cs="Arial"/>
          <w:szCs w:val="20"/>
        </w:rPr>
        <w:t xml:space="preserve"> datoteko »POPIS DEL«</w:t>
      </w:r>
      <w:bookmarkEnd w:id="0"/>
      <w:r>
        <w:rPr>
          <w:rFonts w:eastAsia="Calibri" w:cs="Arial"/>
          <w:szCs w:val="20"/>
        </w:rPr>
        <w:t xml:space="preserve">. 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14551FFF" w14:textId="77777777" w:rsidR="00D90350" w:rsidRDefault="00D90350" w:rsidP="00064B1A">
      <w:pPr>
        <w:rPr>
          <w:i/>
          <w:szCs w:val="20"/>
        </w:rPr>
      </w:pPr>
    </w:p>
    <w:p w14:paraId="798ED404" w14:textId="77777777" w:rsidR="00D90350" w:rsidRDefault="00D90350" w:rsidP="00064B1A">
      <w:pPr>
        <w:rPr>
          <w:i/>
          <w:szCs w:val="20"/>
        </w:rPr>
      </w:pPr>
    </w:p>
    <w:p w14:paraId="03300AE3" w14:textId="77777777" w:rsidR="00D90350" w:rsidRDefault="00D90350" w:rsidP="00064B1A">
      <w:pPr>
        <w:rPr>
          <w:i/>
          <w:szCs w:val="20"/>
        </w:rPr>
      </w:pPr>
    </w:p>
    <w:p w14:paraId="56FD54C7" w14:textId="77777777" w:rsidR="00D90350" w:rsidRDefault="00D90350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5F7AB34B" w14:textId="77777777" w:rsidR="00D90350" w:rsidRDefault="00D90350" w:rsidP="00912BCB"/>
    <w:p w14:paraId="245879E5" w14:textId="52BB4F73" w:rsidR="00D90350" w:rsidRDefault="00D90350" w:rsidP="00912BCB">
      <w:r>
        <w:t>PRILOGA:</w:t>
      </w:r>
    </w:p>
    <w:p w14:paraId="1C9C9B2D" w14:textId="61910750" w:rsidR="00D90350" w:rsidRPr="00596CA3" w:rsidRDefault="008A05D4" w:rsidP="00D90350">
      <w:pPr>
        <w:pStyle w:val="Odstavekseznama"/>
        <w:numPr>
          <w:ilvl w:val="0"/>
          <w:numId w:val="48"/>
        </w:numPr>
      </w:pPr>
      <w:proofErr w:type="spellStart"/>
      <w:r w:rsidRPr="00596CA3">
        <w:rPr>
          <w:rFonts w:eastAsia="Calibri" w:cs="Arial"/>
          <w:szCs w:val="20"/>
        </w:rPr>
        <w:t>e</w:t>
      </w:r>
      <w:r w:rsidR="00D90350" w:rsidRPr="00596CA3">
        <w:rPr>
          <w:rFonts w:eastAsia="Calibri" w:cs="Arial"/>
          <w:szCs w:val="20"/>
        </w:rPr>
        <w:t>xcelova</w:t>
      </w:r>
      <w:proofErr w:type="spellEnd"/>
      <w:r w:rsidR="00D90350" w:rsidRPr="00596CA3">
        <w:rPr>
          <w:rFonts w:eastAsia="Calibri" w:cs="Arial"/>
          <w:szCs w:val="20"/>
        </w:rPr>
        <w:t xml:space="preserve"> datoteka »POPIS DEL«</w:t>
      </w:r>
    </w:p>
    <w:p w14:paraId="24D20CC1" w14:textId="77777777" w:rsidR="00E242D2" w:rsidRDefault="00E242D2" w:rsidP="00E242D2"/>
    <w:p w14:paraId="0ABE5B70" w14:textId="77777777" w:rsidR="00E242D2" w:rsidRDefault="00E242D2" w:rsidP="00E242D2"/>
    <w:p w14:paraId="33DB3029" w14:textId="77777777" w:rsidR="00E242D2" w:rsidRDefault="00E242D2" w:rsidP="00E242D2"/>
    <w:p w14:paraId="1D8545E0" w14:textId="77777777" w:rsidR="00E242D2" w:rsidRDefault="00E242D2" w:rsidP="00E242D2"/>
    <w:p w14:paraId="67464B3E" w14:textId="77777777" w:rsidR="00E242D2" w:rsidRDefault="00E242D2" w:rsidP="00E242D2"/>
    <w:p w14:paraId="2F0A560F" w14:textId="77777777" w:rsidR="00E242D2" w:rsidRDefault="00E242D2" w:rsidP="00E242D2"/>
    <w:p w14:paraId="64872A5A" w14:textId="77777777" w:rsidR="00E242D2" w:rsidRDefault="00E242D2" w:rsidP="00E242D2"/>
    <w:p w14:paraId="6BD4C337" w14:textId="77777777" w:rsidR="00E242D2" w:rsidRDefault="00E242D2" w:rsidP="00E242D2"/>
    <w:p w14:paraId="4F40B4A8" w14:textId="77777777" w:rsidR="00E242D2" w:rsidRDefault="00E242D2" w:rsidP="00E242D2"/>
    <w:p w14:paraId="65F2F16F" w14:textId="77777777" w:rsidR="00E242D2" w:rsidRDefault="00E242D2" w:rsidP="00E242D2"/>
    <w:p w14:paraId="0F1C2AF2" w14:textId="77777777" w:rsidR="00E242D2" w:rsidRDefault="00E242D2" w:rsidP="00E242D2"/>
    <w:p w14:paraId="3DA32F07" w14:textId="77777777" w:rsidR="00E242D2" w:rsidRDefault="00E242D2" w:rsidP="00E242D2"/>
    <w:p w14:paraId="6EFF57B2" w14:textId="77777777" w:rsidR="00E242D2" w:rsidRDefault="00E242D2" w:rsidP="00E242D2"/>
    <w:p w14:paraId="6A10386E" w14:textId="77777777" w:rsidR="00E242D2" w:rsidRDefault="00E242D2" w:rsidP="00E242D2"/>
    <w:p w14:paraId="5D4DC08A" w14:textId="77777777" w:rsidR="00E242D2" w:rsidRDefault="00E242D2" w:rsidP="00E242D2"/>
    <w:p w14:paraId="5D0A2107" w14:textId="77777777" w:rsidR="00E242D2" w:rsidRDefault="00E242D2" w:rsidP="00E242D2"/>
    <w:p w14:paraId="2701B6AE" w14:textId="77777777" w:rsidR="00E242D2" w:rsidRPr="00E242D2" w:rsidRDefault="00E242D2" w:rsidP="00E242D2">
      <w:pPr>
        <w:rPr>
          <w:i/>
          <w:iCs/>
        </w:rPr>
      </w:pPr>
      <w:r w:rsidRPr="00E242D2">
        <w:rPr>
          <w:i/>
          <w:iCs/>
        </w:rPr>
        <w:t xml:space="preserve">*Ta obrazec se v informacijskem sistemu e-JN naloži v razdelek “Dokumenti”, del »Ostale priloge«. </w:t>
      </w:r>
    </w:p>
    <w:p w14:paraId="27AB009C" w14:textId="77777777" w:rsidR="00E242D2" w:rsidRDefault="00E242D2" w:rsidP="00E242D2"/>
    <w:sectPr w:rsidR="00E242D2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33756EB7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D90350">
      <w:rPr>
        <w:sz w:val="16"/>
        <w:szCs w:val="16"/>
      </w:rPr>
      <w:t>Popis del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85133"/>
    <w:multiLevelType w:val="hybridMultilevel"/>
    <w:tmpl w:val="D500F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2"/>
  </w:num>
  <w:num w:numId="9" w16cid:durableId="1334183427">
    <w:abstractNumId w:val="22"/>
  </w:num>
  <w:num w:numId="10" w16cid:durableId="2021081482">
    <w:abstractNumId w:val="15"/>
  </w:num>
  <w:num w:numId="11" w16cid:durableId="121845716">
    <w:abstractNumId w:val="16"/>
  </w:num>
  <w:num w:numId="12" w16cid:durableId="1597982325">
    <w:abstractNumId w:val="21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3"/>
  </w:num>
  <w:num w:numId="19" w16cid:durableId="2120953471">
    <w:abstractNumId w:val="24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5"/>
  </w:num>
  <w:num w:numId="26" w16cid:durableId="551231911">
    <w:abstractNumId w:val="13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5"/>
  </w:num>
  <w:num w:numId="31" w16cid:durableId="1345009066">
    <w:abstractNumId w:val="15"/>
  </w:num>
  <w:num w:numId="32" w16cid:durableId="98334945">
    <w:abstractNumId w:val="14"/>
  </w:num>
  <w:num w:numId="33" w16cid:durableId="2082407338">
    <w:abstractNumId w:val="15"/>
  </w:num>
  <w:num w:numId="34" w16cid:durableId="1061975795">
    <w:abstractNumId w:val="15"/>
  </w:num>
  <w:num w:numId="35" w16cid:durableId="753628831">
    <w:abstractNumId w:val="15"/>
  </w:num>
  <w:num w:numId="36" w16cid:durableId="1905294447">
    <w:abstractNumId w:val="15"/>
  </w:num>
  <w:num w:numId="37" w16cid:durableId="1535733031">
    <w:abstractNumId w:val="20"/>
  </w:num>
  <w:num w:numId="38" w16cid:durableId="1790665421">
    <w:abstractNumId w:val="15"/>
  </w:num>
  <w:num w:numId="39" w16cid:durableId="1964648958">
    <w:abstractNumId w:val="15"/>
  </w:num>
  <w:num w:numId="40" w16cid:durableId="430973076">
    <w:abstractNumId w:val="15"/>
  </w:num>
  <w:num w:numId="41" w16cid:durableId="2139837130">
    <w:abstractNumId w:val="15"/>
  </w:num>
  <w:num w:numId="42" w16cid:durableId="895896440">
    <w:abstractNumId w:val="15"/>
  </w:num>
  <w:num w:numId="43" w16cid:durableId="425156252">
    <w:abstractNumId w:val="15"/>
  </w:num>
  <w:num w:numId="44" w16cid:durableId="1158568886">
    <w:abstractNumId w:val="15"/>
  </w:num>
  <w:num w:numId="45" w16cid:durableId="2051757680">
    <w:abstractNumId w:val="17"/>
  </w:num>
  <w:num w:numId="46" w16cid:durableId="833300543">
    <w:abstractNumId w:val="15"/>
  </w:num>
  <w:num w:numId="47" w16cid:durableId="953102168">
    <w:abstractNumId w:val="15"/>
  </w:num>
  <w:num w:numId="48" w16cid:durableId="921065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9468F"/>
    <w:rsid w:val="001A1504"/>
    <w:rsid w:val="001A6646"/>
    <w:rsid w:val="001F2E43"/>
    <w:rsid w:val="00205ED9"/>
    <w:rsid w:val="00210205"/>
    <w:rsid w:val="00220C1F"/>
    <w:rsid w:val="00224601"/>
    <w:rsid w:val="002760F5"/>
    <w:rsid w:val="002B1061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96CA3"/>
    <w:rsid w:val="005A1F42"/>
    <w:rsid w:val="005B5FE2"/>
    <w:rsid w:val="005F233F"/>
    <w:rsid w:val="005F24B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D4B7E"/>
    <w:rsid w:val="007F1BDE"/>
    <w:rsid w:val="008111A0"/>
    <w:rsid w:val="00824243"/>
    <w:rsid w:val="00841320"/>
    <w:rsid w:val="00886B4C"/>
    <w:rsid w:val="008A05D4"/>
    <w:rsid w:val="008A2E85"/>
    <w:rsid w:val="008E40AF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AE6A31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90350"/>
    <w:rsid w:val="00DE5639"/>
    <w:rsid w:val="00DE571D"/>
    <w:rsid w:val="00E242D2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5</TotalTime>
  <Pages>1</Pages>
  <Words>55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KB</cp:lastModifiedBy>
  <cp:revision>7</cp:revision>
  <cp:lastPrinted>2025-06-06T09:18:00Z</cp:lastPrinted>
  <dcterms:created xsi:type="dcterms:W3CDTF">2025-03-20T09:50:00Z</dcterms:created>
  <dcterms:modified xsi:type="dcterms:W3CDTF">2025-06-06T09:19:00Z</dcterms:modified>
</cp:coreProperties>
</file>